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290" w:rsidRDefault="00173290" w:rsidP="007B39A7">
      <w:pPr>
        <w:pStyle w:val="ConsPlusNonformat"/>
        <w:jc w:val="both"/>
      </w:pPr>
    </w:p>
    <w:p w:rsidR="00173290" w:rsidRPr="008E350B" w:rsidRDefault="00173290" w:rsidP="00B320A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E350B">
        <w:rPr>
          <w:rFonts w:ascii="Times New Roman" w:hAnsi="Times New Roman" w:cs="Times New Roman"/>
          <w:sz w:val="28"/>
          <w:szCs w:val="28"/>
        </w:rPr>
        <w:t>Таблица 3</w:t>
      </w:r>
    </w:p>
    <w:p w:rsidR="00173290" w:rsidRPr="008E350B" w:rsidRDefault="00173290" w:rsidP="007B39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73290" w:rsidRPr="008E350B" w:rsidRDefault="00173290" w:rsidP="007B39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E350B">
        <w:rPr>
          <w:rFonts w:ascii="Times New Roman" w:hAnsi="Times New Roman" w:cs="Times New Roman"/>
          <w:sz w:val="28"/>
          <w:szCs w:val="28"/>
        </w:rPr>
        <w:t>Сведения о средствах, поступающих</w:t>
      </w:r>
    </w:p>
    <w:p w:rsidR="00173290" w:rsidRPr="008E350B" w:rsidRDefault="00173290" w:rsidP="007B39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E350B">
        <w:rPr>
          <w:rFonts w:ascii="Times New Roman" w:hAnsi="Times New Roman" w:cs="Times New Roman"/>
          <w:sz w:val="28"/>
          <w:szCs w:val="28"/>
        </w:rPr>
        <w:t>во временное распоряжение учреждения (подразделения)</w:t>
      </w:r>
    </w:p>
    <w:p w:rsidR="00173290" w:rsidRPr="008E350B" w:rsidRDefault="00173290" w:rsidP="007B39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E350B">
        <w:rPr>
          <w:rFonts w:ascii="Times New Roman" w:hAnsi="Times New Roman" w:cs="Times New Roman"/>
          <w:sz w:val="28"/>
          <w:szCs w:val="28"/>
        </w:rPr>
        <w:t>на ____________________________ 20__ г.</w:t>
      </w:r>
    </w:p>
    <w:p w:rsidR="00173290" w:rsidRPr="008E350B" w:rsidRDefault="00173290" w:rsidP="007B39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E350B">
        <w:rPr>
          <w:rFonts w:ascii="Times New Roman" w:hAnsi="Times New Roman" w:cs="Times New Roman"/>
          <w:sz w:val="28"/>
          <w:szCs w:val="28"/>
        </w:rPr>
        <w:t>(очередной финансовый год)</w:t>
      </w:r>
    </w:p>
    <w:p w:rsidR="00173290" w:rsidRPr="007B39A7" w:rsidRDefault="00173290" w:rsidP="007B39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876"/>
        <w:gridCol w:w="1587"/>
        <w:gridCol w:w="3175"/>
      </w:tblGrid>
      <w:tr w:rsidR="00173290" w:rsidRPr="005871BD" w:rsidTr="007B39A7">
        <w:tc>
          <w:tcPr>
            <w:tcW w:w="4876" w:type="dxa"/>
            <w:tcBorders>
              <w:left w:val="single" w:sz="4" w:space="0" w:color="auto"/>
            </w:tcBorders>
          </w:tcPr>
          <w:p w:rsidR="00173290" w:rsidRPr="007B39A7" w:rsidRDefault="00173290" w:rsidP="001C0D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9A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87" w:type="dxa"/>
          </w:tcPr>
          <w:p w:rsidR="00173290" w:rsidRPr="007B39A7" w:rsidRDefault="00173290" w:rsidP="001C0D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9A7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3175" w:type="dxa"/>
            <w:tcBorders>
              <w:right w:val="single" w:sz="4" w:space="0" w:color="auto"/>
            </w:tcBorders>
          </w:tcPr>
          <w:p w:rsidR="00173290" w:rsidRPr="007B39A7" w:rsidRDefault="00173290" w:rsidP="001C0D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9A7">
              <w:rPr>
                <w:rFonts w:ascii="Times New Roman" w:hAnsi="Times New Roman" w:cs="Times New Roman"/>
                <w:sz w:val="24"/>
                <w:szCs w:val="24"/>
              </w:rPr>
              <w:t>Сумма (руб., с точностью до двух знаков после запятой - 0,00)</w:t>
            </w:r>
          </w:p>
        </w:tc>
      </w:tr>
      <w:tr w:rsidR="00173290" w:rsidRPr="005871BD" w:rsidTr="007B39A7">
        <w:tc>
          <w:tcPr>
            <w:tcW w:w="4876" w:type="dxa"/>
            <w:tcBorders>
              <w:left w:val="single" w:sz="4" w:space="0" w:color="auto"/>
            </w:tcBorders>
          </w:tcPr>
          <w:p w:rsidR="00173290" w:rsidRPr="007B39A7" w:rsidRDefault="00173290" w:rsidP="001C0D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9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7" w:type="dxa"/>
          </w:tcPr>
          <w:p w:rsidR="00173290" w:rsidRPr="007B39A7" w:rsidRDefault="00173290" w:rsidP="001C0D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9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75" w:type="dxa"/>
            <w:tcBorders>
              <w:right w:val="single" w:sz="4" w:space="0" w:color="auto"/>
            </w:tcBorders>
          </w:tcPr>
          <w:p w:rsidR="00173290" w:rsidRPr="007B39A7" w:rsidRDefault="00173290" w:rsidP="001C0D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9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73290" w:rsidRPr="005871BD" w:rsidTr="007B39A7">
        <w:tblPrEx>
          <w:tblBorders>
            <w:right w:val="single" w:sz="4" w:space="0" w:color="auto"/>
          </w:tblBorders>
        </w:tblPrEx>
        <w:tc>
          <w:tcPr>
            <w:tcW w:w="4876" w:type="dxa"/>
            <w:tcBorders>
              <w:left w:val="single" w:sz="4" w:space="0" w:color="auto"/>
            </w:tcBorders>
          </w:tcPr>
          <w:p w:rsidR="00173290" w:rsidRPr="007B39A7" w:rsidRDefault="00173290" w:rsidP="001C0D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39A7">
              <w:rPr>
                <w:rFonts w:ascii="Times New Roman" w:hAnsi="Times New Roman" w:cs="Times New Roman"/>
                <w:sz w:val="24"/>
                <w:szCs w:val="24"/>
              </w:rPr>
              <w:t>Остаток средств на начало года</w:t>
            </w:r>
          </w:p>
        </w:tc>
        <w:tc>
          <w:tcPr>
            <w:tcW w:w="1587" w:type="dxa"/>
          </w:tcPr>
          <w:p w:rsidR="00173290" w:rsidRPr="007B39A7" w:rsidRDefault="00173290" w:rsidP="001C0D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9A7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3175" w:type="dxa"/>
          </w:tcPr>
          <w:p w:rsidR="00173290" w:rsidRPr="007B39A7" w:rsidRDefault="00173290" w:rsidP="00AE64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73290" w:rsidRPr="005871BD" w:rsidTr="007B39A7">
        <w:tblPrEx>
          <w:tblBorders>
            <w:right w:val="single" w:sz="4" w:space="0" w:color="auto"/>
          </w:tblBorders>
        </w:tblPrEx>
        <w:tc>
          <w:tcPr>
            <w:tcW w:w="4876" w:type="dxa"/>
            <w:tcBorders>
              <w:left w:val="single" w:sz="4" w:space="0" w:color="auto"/>
            </w:tcBorders>
          </w:tcPr>
          <w:p w:rsidR="00173290" w:rsidRPr="007B39A7" w:rsidRDefault="00173290" w:rsidP="001C0D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39A7">
              <w:rPr>
                <w:rFonts w:ascii="Times New Roman" w:hAnsi="Times New Roman" w:cs="Times New Roman"/>
                <w:sz w:val="24"/>
                <w:szCs w:val="24"/>
              </w:rPr>
              <w:t>Остаток средств на конец года</w:t>
            </w:r>
          </w:p>
        </w:tc>
        <w:tc>
          <w:tcPr>
            <w:tcW w:w="1587" w:type="dxa"/>
          </w:tcPr>
          <w:p w:rsidR="00173290" w:rsidRPr="007B39A7" w:rsidRDefault="00173290" w:rsidP="001C0D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9A7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3175" w:type="dxa"/>
          </w:tcPr>
          <w:p w:rsidR="00173290" w:rsidRPr="007B39A7" w:rsidRDefault="00173290" w:rsidP="00AE64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73290" w:rsidRPr="005871BD" w:rsidTr="007B39A7">
        <w:tblPrEx>
          <w:tblBorders>
            <w:right w:val="single" w:sz="4" w:space="0" w:color="auto"/>
          </w:tblBorders>
        </w:tblPrEx>
        <w:tc>
          <w:tcPr>
            <w:tcW w:w="4876" w:type="dxa"/>
            <w:tcBorders>
              <w:left w:val="single" w:sz="4" w:space="0" w:color="auto"/>
            </w:tcBorders>
          </w:tcPr>
          <w:p w:rsidR="00173290" w:rsidRPr="007B39A7" w:rsidRDefault="00173290" w:rsidP="001C0D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39A7">
              <w:rPr>
                <w:rFonts w:ascii="Times New Roman" w:hAnsi="Times New Roman" w:cs="Times New Roman"/>
                <w:sz w:val="24"/>
                <w:szCs w:val="24"/>
              </w:rPr>
              <w:t>Поступление</w:t>
            </w:r>
          </w:p>
        </w:tc>
        <w:tc>
          <w:tcPr>
            <w:tcW w:w="1587" w:type="dxa"/>
          </w:tcPr>
          <w:p w:rsidR="00173290" w:rsidRPr="007B39A7" w:rsidRDefault="00173290" w:rsidP="001C0D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9A7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3175" w:type="dxa"/>
          </w:tcPr>
          <w:p w:rsidR="00173290" w:rsidRDefault="00173290" w:rsidP="009E48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8001300,0</w:t>
            </w:r>
          </w:p>
          <w:p w:rsidR="00173290" w:rsidRPr="007B39A7" w:rsidRDefault="00173290" w:rsidP="00AE64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290" w:rsidRPr="005871BD" w:rsidTr="007B39A7">
        <w:tblPrEx>
          <w:tblBorders>
            <w:right w:val="single" w:sz="4" w:space="0" w:color="auto"/>
          </w:tblBorders>
        </w:tblPrEx>
        <w:tc>
          <w:tcPr>
            <w:tcW w:w="4876" w:type="dxa"/>
            <w:tcBorders>
              <w:left w:val="single" w:sz="4" w:space="0" w:color="auto"/>
            </w:tcBorders>
          </w:tcPr>
          <w:p w:rsidR="00173290" w:rsidRPr="007B39A7" w:rsidRDefault="00173290" w:rsidP="001C0D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173290" w:rsidRPr="007B39A7" w:rsidRDefault="00173290" w:rsidP="001C0D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</w:tcPr>
          <w:p w:rsidR="00173290" w:rsidRPr="007B39A7" w:rsidRDefault="00173290" w:rsidP="00AE64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290" w:rsidRPr="005871BD" w:rsidTr="007B39A7">
        <w:tblPrEx>
          <w:tblBorders>
            <w:right w:val="single" w:sz="4" w:space="0" w:color="auto"/>
          </w:tblBorders>
        </w:tblPrEx>
        <w:tc>
          <w:tcPr>
            <w:tcW w:w="4876" w:type="dxa"/>
            <w:tcBorders>
              <w:left w:val="single" w:sz="4" w:space="0" w:color="auto"/>
            </w:tcBorders>
          </w:tcPr>
          <w:p w:rsidR="00173290" w:rsidRPr="007B39A7" w:rsidRDefault="00173290" w:rsidP="001C0D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39A7">
              <w:rPr>
                <w:rFonts w:ascii="Times New Roman" w:hAnsi="Times New Roman" w:cs="Times New Roman"/>
                <w:sz w:val="24"/>
                <w:szCs w:val="24"/>
              </w:rPr>
              <w:t>Выбытие</w:t>
            </w:r>
          </w:p>
        </w:tc>
        <w:tc>
          <w:tcPr>
            <w:tcW w:w="1587" w:type="dxa"/>
          </w:tcPr>
          <w:p w:rsidR="00173290" w:rsidRPr="007B39A7" w:rsidRDefault="00173290" w:rsidP="001C0D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9A7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3175" w:type="dxa"/>
          </w:tcPr>
          <w:p w:rsidR="00173290" w:rsidRDefault="00173290" w:rsidP="009E48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8001300,0</w:t>
            </w:r>
          </w:p>
          <w:p w:rsidR="00173290" w:rsidRPr="007B39A7" w:rsidRDefault="00173290" w:rsidP="00AE64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3290" w:rsidRDefault="00173290"/>
    <w:p w:rsidR="00173290" w:rsidRDefault="00173290"/>
    <w:p w:rsidR="00173290" w:rsidRDefault="00173290"/>
    <w:p w:rsidR="00173290" w:rsidRDefault="00173290"/>
    <w:p w:rsidR="00173290" w:rsidRDefault="00173290"/>
    <w:p w:rsidR="00173290" w:rsidRDefault="00173290"/>
    <w:p w:rsidR="00173290" w:rsidRDefault="00173290"/>
    <w:p w:rsidR="00173290" w:rsidRDefault="00173290"/>
    <w:p w:rsidR="00173290" w:rsidRDefault="00173290"/>
    <w:p w:rsidR="00173290" w:rsidRDefault="00173290"/>
    <w:p w:rsidR="00173290" w:rsidRDefault="00173290"/>
    <w:p w:rsidR="00173290" w:rsidRDefault="00173290"/>
    <w:p w:rsidR="00173290" w:rsidRDefault="00173290"/>
    <w:p w:rsidR="00173290" w:rsidRDefault="00173290"/>
    <w:p w:rsidR="00173290" w:rsidRDefault="00173290"/>
    <w:p w:rsidR="00173290" w:rsidRPr="00AE0306" w:rsidRDefault="00173290" w:rsidP="001C0D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173290" w:rsidRPr="00AE0306" w:rsidSect="00B320A7">
      <w:headerReference w:type="default" r:id="rId6"/>
      <w:pgSz w:w="11906" w:h="16838"/>
      <w:pgMar w:top="-851" w:right="566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290" w:rsidRDefault="00173290" w:rsidP="00363440">
      <w:pPr>
        <w:spacing w:after="0" w:line="240" w:lineRule="auto"/>
      </w:pPr>
      <w:r>
        <w:separator/>
      </w:r>
    </w:p>
  </w:endnote>
  <w:endnote w:type="continuationSeparator" w:id="1">
    <w:p w:rsidR="00173290" w:rsidRDefault="00173290" w:rsidP="00363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290" w:rsidRDefault="00173290" w:rsidP="00363440">
      <w:pPr>
        <w:spacing w:after="0" w:line="240" w:lineRule="auto"/>
      </w:pPr>
      <w:r>
        <w:separator/>
      </w:r>
    </w:p>
  </w:footnote>
  <w:footnote w:type="continuationSeparator" w:id="1">
    <w:p w:rsidR="00173290" w:rsidRDefault="00173290" w:rsidP="00363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290" w:rsidRDefault="00173290">
    <w:pPr>
      <w:pStyle w:val="Header"/>
      <w:jc w:val="center"/>
    </w:pPr>
    <w:r>
      <w:t>10</w:t>
    </w:r>
  </w:p>
  <w:p w:rsidR="00173290" w:rsidRDefault="0017329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39A7"/>
    <w:rsid w:val="000143EF"/>
    <w:rsid w:val="00154A32"/>
    <w:rsid w:val="00173290"/>
    <w:rsid w:val="001C0DC1"/>
    <w:rsid w:val="00363440"/>
    <w:rsid w:val="0044522A"/>
    <w:rsid w:val="004F4E19"/>
    <w:rsid w:val="005871BD"/>
    <w:rsid w:val="006750B6"/>
    <w:rsid w:val="007672A0"/>
    <w:rsid w:val="00777C33"/>
    <w:rsid w:val="007B39A7"/>
    <w:rsid w:val="007C3FFB"/>
    <w:rsid w:val="008E350B"/>
    <w:rsid w:val="009E488C"/>
    <w:rsid w:val="009E6AAA"/>
    <w:rsid w:val="00A631E0"/>
    <w:rsid w:val="00AE0306"/>
    <w:rsid w:val="00AE6427"/>
    <w:rsid w:val="00B06EDC"/>
    <w:rsid w:val="00B320A7"/>
    <w:rsid w:val="00B7569A"/>
    <w:rsid w:val="00C43649"/>
    <w:rsid w:val="00D201C2"/>
    <w:rsid w:val="00D256F1"/>
    <w:rsid w:val="00F049CB"/>
    <w:rsid w:val="00F94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DC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B39A7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7B39A7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363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6344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63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63440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B32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320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63</Words>
  <Characters>362</Characters>
  <Application>Microsoft Office Outlook</Application>
  <DocSecurity>0</DocSecurity>
  <Lines>0</Lines>
  <Paragraphs>0</Paragraphs>
  <ScaleCrop>false</ScaleCrop>
  <Company>KULTURA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HP</cp:lastModifiedBy>
  <cp:revision>9</cp:revision>
  <cp:lastPrinted>2016-02-10T08:10:00Z</cp:lastPrinted>
  <dcterms:created xsi:type="dcterms:W3CDTF">2016-02-08T17:31:00Z</dcterms:created>
  <dcterms:modified xsi:type="dcterms:W3CDTF">2018-03-23T07:54:00Z</dcterms:modified>
</cp:coreProperties>
</file>